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D9CCE2" w14:textId="77777777" w:rsidR="008260AA" w:rsidRDefault="008260AA" w:rsidP="008260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Clemence SWYNERTON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d.ca.1430)</w:t>
      </w:r>
    </w:p>
    <w:p w14:paraId="0D95AEDB" w14:textId="77777777" w:rsidR="008260AA" w:rsidRDefault="008260AA" w:rsidP="008260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Widow.</w:t>
      </w:r>
    </w:p>
    <w:p w14:paraId="4261B63D" w14:textId="77777777" w:rsidR="008260AA" w:rsidRDefault="008260AA" w:rsidP="008260AA">
      <w:pPr>
        <w:pStyle w:val="NoSpacing"/>
        <w:rPr>
          <w:rFonts w:cs="Times New Roman"/>
          <w:szCs w:val="24"/>
        </w:rPr>
      </w:pPr>
    </w:p>
    <w:p w14:paraId="39992238" w14:textId="77777777" w:rsidR="008260AA" w:rsidRDefault="008260AA" w:rsidP="008260AA">
      <w:pPr>
        <w:pStyle w:val="NoSpacing"/>
        <w:rPr>
          <w:rFonts w:cs="Times New Roman"/>
          <w:szCs w:val="24"/>
        </w:rPr>
      </w:pPr>
    </w:p>
    <w:p w14:paraId="42C292F0" w14:textId="77777777" w:rsidR="008260AA" w:rsidRDefault="008260AA" w:rsidP="008260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John(q.v.).</w:t>
      </w:r>
    </w:p>
    <w:p w14:paraId="3D8BDDCD" w14:textId="77777777" w:rsidR="008260AA" w:rsidRDefault="008260AA" w:rsidP="008260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(C.F.R. 1430-37 p.2)</w:t>
      </w:r>
    </w:p>
    <w:p w14:paraId="39C8C86E" w14:textId="77777777" w:rsidR="008260AA" w:rsidRDefault="008260AA" w:rsidP="008260AA">
      <w:pPr>
        <w:pStyle w:val="NoSpacing"/>
        <w:rPr>
          <w:rFonts w:cs="Times New Roman"/>
          <w:szCs w:val="24"/>
        </w:rPr>
      </w:pPr>
    </w:p>
    <w:p w14:paraId="66BDFE53" w14:textId="77777777" w:rsidR="008260AA" w:rsidRDefault="008260AA" w:rsidP="008260AA">
      <w:pPr>
        <w:pStyle w:val="NoSpacing"/>
        <w:rPr>
          <w:rFonts w:cs="Times New Roman"/>
          <w:szCs w:val="24"/>
        </w:rPr>
      </w:pPr>
    </w:p>
    <w:p w14:paraId="21D2923E" w14:textId="77777777" w:rsidR="008260AA" w:rsidRDefault="008260AA" w:rsidP="008260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Oct.1430</w:t>
      </w:r>
      <w:r>
        <w:rPr>
          <w:rFonts w:cs="Times New Roman"/>
          <w:szCs w:val="24"/>
        </w:rPr>
        <w:tab/>
        <w:t xml:space="preserve">Writ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 of Staffordshire.    (ibid.)</w:t>
      </w:r>
    </w:p>
    <w:p w14:paraId="26411111" w14:textId="77777777" w:rsidR="008260AA" w:rsidRDefault="008260AA" w:rsidP="008260AA">
      <w:pPr>
        <w:pStyle w:val="NoSpacing"/>
        <w:rPr>
          <w:rFonts w:cs="Times New Roman"/>
          <w:szCs w:val="24"/>
        </w:rPr>
      </w:pPr>
    </w:p>
    <w:p w14:paraId="29388A06" w14:textId="77777777" w:rsidR="008260AA" w:rsidRDefault="008260AA" w:rsidP="008260AA">
      <w:pPr>
        <w:pStyle w:val="NoSpacing"/>
        <w:rPr>
          <w:rFonts w:cs="Times New Roman"/>
          <w:szCs w:val="24"/>
        </w:rPr>
      </w:pPr>
    </w:p>
    <w:p w14:paraId="7913E1A4" w14:textId="77777777" w:rsidR="008260AA" w:rsidRDefault="008260AA" w:rsidP="008260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June 2024</w:t>
      </w:r>
    </w:p>
    <w:p w14:paraId="15FA9F4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3DBF9E" w14:textId="77777777" w:rsidR="008260AA" w:rsidRDefault="008260AA" w:rsidP="009139A6">
      <w:r>
        <w:separator/>
      </w:r>
    </w:p>
  </w:endnote>
  <w:endnote w:type="continuationSeparator" w:id="0">
    <w:p w14:paraId="22B4F9E7" w14:textId="77777777" w:rsidR="008260AA" w:rsidRDefault="008260A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2D68A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8324E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E4032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FF9047" w14:textId="77777777" w:rsidR="008260AA" w:rsidRDefault="008260AA" w:rsidP="009139A6">
      <w:r>
        <w:separator/>
      </w:r>
    </w:p>
  </w:footnote>
  <w:footnote w:type="continuationSeparator" w:id="0">
    <w:p w14:paraId="15D9F301" w14:textId="77777777" w:rsidR="008260AA" w:rsidRDefault="008260A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4F738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C76CF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4EB9F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0AA"/>
    <w:rsid w:val="000666E0"/>
    <w:rsid w:val="002510B7"/>
    <w:rsid w:val="00270799"/>
    <w:rsid w:val="005C130B"/>
    <w:rsid w:val="008260AA"/>
    <w:rsid w:val="00826F5C"/>
    <w:rsid w:val="009139A6"/>
    <w:rsid w:val="009411C2"/>
    <w:rsid w:val="009448BB"/>
    <w:rsid w:val="00947624"/>
    <w:rsid w:val="00A3176C"/>
    <w:rsid w:val="00AA51E2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18557E"/>
  <w15:chartTrackingRefBased/>
  <w15:docId w15:val="{D3D097EA-CBD6-4EA6-9A37-3DFE9DF1C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2024-06-27T20:53:00Z</dcterms:created>
  <dcterms:modified xsi:type="dcterms:W3CDTF">2024-06-27T20:54:00Z</dcterms:modified>
</cp:coreProperties>
</file>